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44" w:rsidRPr="00EE4C54" w:rsidRDefault="00EA5B44" w:rsidP="00B955A5">
      <w:pPr>
        <w:jc w:val="right"/>
        <w:rPr>
          <w:b/>
          <w:bCs/>
        </w:rPr>
      </w:pPr>
      <w:r w:rsidRPr="00EE4C54">
        <w:rPr>
          <w:b/>
          <w:bCs/>
        </w:rPr>
        <w:t>Załącznik nr 9</w:t>
      </w:r>
      <w:bookmarkStart w:id="0" w:name="_GoBack"/>
      <w:bookmarkEnd w:id="0"/>
      <w:r w:rsidRPr="00EE4C54">
        <w:rPr>
          <w:b/>
          <w:bCs/>
        </w:rPr>
        <w:t xml:space="preserve"> do SWZ</w:t>
      </w:r>
    </w:p>
    <w:p w:rsidR="00EA5B44" w:rsidRPr="00EE4C54" w:rsidRDefault="00EA5B44" w:rsidP="002F6D47">
      <w:pPr>
        <w:shd w:val="clear" w:color="auto" w:fill="FFFFFF"/>
        <w:spacing w:after="0" w:line="276" w:lineRule="auto"/>
        <w:jc w:val="center"/>
        <w:rPr>
          <w:b/>
          <w:bCs/>
        </w:rPr>
      </w:pPr>
    </w:p>
    <w:p w:rsidR="00EA5B44" w:rsidRPr="00EE4C54" w:rsidRDefault="00EA5B44" w:rsidP="002F6D47">
      <w:pPr>
        <w:shd w:val="clear" w:color="auto" w:fill="FFFFFF"/>
        <w:spacing w:after="0" w:line="276" w:lineRule="auto"/>
        <w:jc w:val="center"/>
        <w:rPr>
          <w:b/>
          <w:bCs/>
        </w:rPr>
      </w:pPr>
    </w:p>
    <w:p w:rsidR="00EA5B44" w:rsidRPr="00EE4C54" w:rsidRDefault="00EA5B44" w:rsidP="002F6D47">
      <w:pPr>
        <w:shd w:val="clear" w:color="auto" w:fill="FFFFFF"/>
        <w:spacing w:after="0" w:line="276" w:lineRule="auto"/>
        <w:jc w:val="center"/>
        <w:rPr>
          <w:b/>
          <w:bCs/>
        </w:rPr>
      </w:pPr>
    </w:p>
    <w:p w:rsidR="00EA5B44" w:rsidRPr="00EE4C54" w:rsidRDefault="00EA5B44" w:rsidP="002F6D47">
      <w:pPr>
        <w:shd w:val="clear" w:color="auto" w:fill="FFFFFF"/>
        <w:spacing w:after="0" w:line="276" w:lineRule="auto"/>
        <w:jc w:val="center"/>
        <w:rPr>
          <w:b/>
          <w:bCs/>
        </w:rPr>
      </w:pPr>
    </w:p>
    <w:p w:rsidR="00EA5B44" w:rsidRPr="00EE4C54" w:rsidRDefault="00EA5B44" w:rsidP="00CD404D">
      <w:pPr>
        <w:shd w:val="clear" w:color="auto" w:fill="FFFFFF"/>
        <w:spacing w:after="0" w:line="276" w:lineRule="auto"/>
        <w:jc w:val="center"/>
        <w:rPr>
          <w:b/>
          <w:bCs/>
        </w:rPr>
      </w:pPr>
      <w:r w:rsidRPr="00EE4C54">
        <w:rPr>
          <w:b/>
          <w:bCs/>
        </w:rPr>
        <w:t>OŚWIADCZENIE</w:t>
      </w:r>
    </w:p>
    <w:p w:rsidR="00EA5B44" w:rsidRPr="00EE4C54" w:rsidRDefault="00EA5B44" w:rsidP="00CD404D">
      <w:pPr>
        <w:shd w:val="clear" w:color="auto" w:fill="FFFFFF"/>
        <w:spacing w:after="0" w:line="276" w:lineRule="auto"/>
        <w:jc w:val="center"/>
        <w:rPr>
          <w:b/>
          <w:bCs/>
        </w:rPr>
      </w:pPr>
      <w:r w:rsidRPr="00EE4C54">
        <w:rPr>
          <w:b/>
          <w:bCs/>
        </w:rPr>
        <w:t xml:space="preserve">Wykonawców wspólnie ubiegających się o udzielenie zamówienia w zakresie, o którym mowa </w:t>
      </w:r>
      <w:r w:rsidRPr="00EE4C54">
        <w:rPr>
          <w:b/>
          <w:bCs/>
        </w:rPr>
        <w:br/>
        <w:t>w art. 117 ust. 4 ustawy Pzp</w:t>
      </w:r>
    </w:p>
    <w:p w:rsidR="00EA5B44" w:rsidRPr="00EE4C54" w:rsidRDefault="00EA5B44" w:rsidP="00CD404D">
      <w:pPr>
        <w:shd w:val="clear" w:color="auto" w:fill="FFFFFF"/>
        <w:spacing w:after="0" w:line="276" w:lineRule="auto"/>
        <w:jc w:val="center"/>
        <w:rPr>
          <w:b/>
          <w:bCs/>
        </w:rPr>
      </w:pPr>
    </w:p>
    <w:p w:rsidR="00EA5B44" w:rsidRPr="00EE4C54" w:rsidRDefault="00EA5B44" w:rsidP="00CD404D">
      <w:pPr>
        <w:shd w:val="clear" w:color="auto" w:fill="FFFFFF"/>
        <w:spacing w:after="0" w:line="276" w:lineRule="auto"/>
        <w:jc w:val="center"/>
        <w:rPr>
          <w:b/>
          <w:bCs/>
        </w:rPr>
      </w:pPr>
    </w:p>
    <w:p w:rsidR="00EA5B44" w:rsidRPr="00EE4C54" w:rsidRDefault="00EA5B44" w:rsidP="00AA2AD3">
      <w:pPr>
        <w:pStyle w:val="Standard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EE4C54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Pr="00EE4C54">
        <w:rPr>
          <w:rFonts w:ascii="Calibri" w:hAnsi="Calibri" w:cs="Calibri"/>
          <w:b/>
          <w:bCs/>
          <w:sz w:val="22"/>
          <w:szCs w:val="22"/>
        </w:rPr>
        <w:t>„Zaprojektowanie, dostawa i wykonanie systemu detekcji utonięć dla Pływalni Miejskiej w Wolsztynie”</w:t>
      </w:r>
      <w:r w:rsidRPr="00EE4C54">
        <w:rPr>
          <w:rFonts w:ascii="Calibri" w:hAnsi="Calibri" w:cs="Calibri"/>
          <w:sz w:val="22"/>
          <w:szCs w:val="22"/>
        </w:rPr>
        <w:t>, oświadczam/-my, że następujące usługi  wykonają poszczególni Wykonawcy wspólnie ubiegający się o udzielenie zamówienia:</w:t>
      </w:r>
    </w:p>
    <w:p w:rsidR="00EA5B44" w:rsidRPr="00EE4C54" w:rsidRDefault="00EA5B44" w:rsidP="00CD404D">
      <w:pPr>
        <w:spacing w:after="0" w:line="276" w:lineRule="auto"/>
        <w:jc w:val="both"/>
      </w:pPr>
    </w:p>
    <w:p w:rsidR="00EA5B44" w:rsidRPr="00EE4C54" w:rsidRDefault="00EA5B44" w:rsidP="00CD404D">
      <w:pPr>
        <w:spacing w:after="0" w:line="276" w:lineRule="auto"/>
        <w:jc w:val="both"/>
      </w:pPr>
      <w:r w:rsidRPr="00EE4C54">
        <w:t>Wykonawca (nazwa): _______________ wykona: __________________________</w:t>
      </w:r>
      <w:r w:rsidRPr="00EE4C54">
        <w:rPr>
          <w:rStyle w:val="FootnoteReference"/>
        </w:rPr>
        <w:footnoteReference w:id="1"/>
      </w:r>
    </w:p>
    <w:p w:rsidR="00EA5B44" w:rsidRPr="00EE4C54" w:rsidRDefault="00EA5B44" w:rsidP="00CD404D">
      <w:pPr>
        <w:spacing w:after="0" w:line="276" w:lineRule="auto"/>
        <w:jc w:val="both"/>
      </w:pPr>
    </w:p>
    <w:p w:rsidR="00EA5B44" w:rsidRPr="00EE4C54" w:rsidRDefault="00EA5B44" w:rsidP="00CD404D">
      <w:pPr>
        <w:spacing w:after="0" w:line="276" w:lineRule="auto"/>
        <w:jc w:val="both"/>
      </w:pPr>
      <w:r w:rsidRPr="00EE4C54">
        <w:t>Wykonawca (nazwa): _______________ wykona: __________________________</w:t>
      </w:r>
    </w:p>
    <w:p w:rsidR="00EA5B44" w:rsidRPr="00EE4C54" w:rsidRDefault="00EA5B44" w:rsidP="00CD404D">
      <w:pPr>
        <w:spacing w:after="0" w:line="276" w:lineRule="auto"/>
        <w:ind w:firstLine="709"/>
        <w:jc w:val="both"/>
      </w:pPr>
    </w:p>
    <w:p w:rsidR="00EA5B44" w:rsidRPr="00EE4C54" w:rsidRDefault="00EA5B44" w:rsidP="00CD404D">
      <w:pPr>
        <w:spacing w:after="0" w:line="276" w:lineRule="auto"/>
        <w:ind w:firstLine="709"/>
        <w:jc w:val="both"/>
      </w:pPr>
    </w:p>
    <w:p w:rsidR="00EA5B44" w:rsidRPr="00EE4C54" w:rsidRDefault="00EA5B44" w:rsidP="00CD404D">
      <w:pPr>
        <w:spacing w:after="0" w:line="276" w:lineRule="auto"/>
        <w:ind w:firstLine="709"/>
        <w:jc w:val="both"/>
      </w:pPr>
    </w:p>
    <w:p w:rsidR="00EA5B44" w:rsidRPr="00EE4C54" w:rsidRDefault="00EA5B44" w:rsidP="00CD404D">
      <w:pPr>
        <w:spacing w:after="0" w:line="276" w:lineRule="auto"/>
        <w:ind w:firstLine="709"/>
        <w:jc w:val="both"/>
      </w:pPr>
    </w:p>
    <w:p w:rsidR="00EA5B44" w:rsidRPr="00EE4C54" w:rsidRDefault="00EA5B44" w:rsidP="0024116F">
      <w:pPr>
        <w:ind w:left="284" w:hanging="284"/>
      </w:pPr>
    </w:p>
    <w:tbl>
      <w:tblPr>
        <w:tblW w:w="0" w:type="auto"/>
        <w:jc w:val="center"/>
        <w:tblLayout w:type="fixed"/>
        <w:tblLook w:val="0000"/>
      </w:tblPr>
      <w:tblGrid>
        <w:gridCol w:w="2578"/>
        <w:gridCol w:w="6422"/>
      </w:tblGrid>
      <w:tr w:rsidR="00EA5B44" w:rsidRPr="00EE4C54">
        <w:trPr>
          <w:trHeight w:val="348"/>
          <w:jc w:val="center"/>
        </w:trPr>
        <w:tc>
          <w:tcPr>
            <w:tcW w:w="2578" w:type="dxa"/>
            <w:vAlign w:val="center"/>
          </w:tcPr>
          <w:p w:rsidR="00EA5B44" w:rsidRPr="00EE4C54" w:rsidRDefault="00EA5B44" w:rsidP="00A626DC">
            <w:pPr>
              <w:snapToGrid w:val="0"/>
              <w:jc w:val="center"/>
            </w:pPr>
            <w:r w:rsidRPr="00EE4C54">
              <w:t>…………………….………………</w:t>
            </w:r>
          </w:p>
          <w:p w:rsidR="00EA5B44" w:rsidRPr="00EE4C54" w:rsidRDefault="00EA5B44" w:rsidP="00A626DC">
            <w:pPr>
              <w:snapToGrid w:val="0"/>
              <w:jc w:val="center"/>
            </w:pPr>
            <w:r w:rsidRPr="00EE4C54">
              <w:t>miejscowość, data</w:t>
            </w:r>
          </w:p>
        </w:tc>
        <w:tc>
          <w:tcPr>
            <w:tcW w:w="6422" w:type="dxa"/>
            <w:vAlign w:val="center"/>
          </w:tcPr>
          <w:p w:rsidR="00EA5B44" w:rsidRPr="00EE4C54" w:rsidRDefault="00EA5B44" w:rsidP="00A626DC">
            <w:pPr>
              <w:snapToGrid w:val="0"/>
              <w:jc w:val="center"/>
            </w:pPr>
          </w:p>
          <w:p w:rsidR="00EA5B44" w:rsidRPr="00EE4C54" w:rsidRDefault="00EA5B44" w:rsidP="00A626DC">
            <w:pPr>
              <w:snapToGrid w:val="0"/>
              <w:jc w:val="center"/>
            </w:pPr>
          </w:p>
        </w:tc>
      </w:tr>
      <w:tr w:rsidR="00EA5B44" w:rsidRPr="00EE4C54">
        <w:trPr>
          <w:trHeight w:val="407"/>
          <w:jc w:val="center"/>
        </w:trPr>
        <w:tc>
          <w:tcPr>
            <w:tcW w:w="2578" w:type="dxa"/>
            <w:vAlign w:val="center"/>
          </w:tcPr>
          <w:p w:rsidR="00EA5B44" w:rsidRPr="00EE4C54" w:rsidRDefault="00EA5B44" w:rsidP="00A626DC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6422" w:type="dxa"/>
            <w:vAlign w:val="center"/>
          </w:tcPr>
          <w:p w:rsidR="00EA5B44" w:rsidRPr="00EE4C54" w:rsidRDefault="00EA5B44" w:rsidP="00A626DC">
            <w:pPr>
              <w:pStyle w:val="WW-Tekstpodstawowywcity3"/>
              <w:ind w:left="0" w:firstLine="0"/>
              <w:rPr>
                <w:rFonts w:ascii="Calibri" w:hAnsi="Calibri" w:cs="Calibri"/>
                <w:sz w:val="22"/>
                <w:szCs w:val="22"/>
              </w:rPr>
            </w:pPr>
          </w:p>
          <w:p w:rsidR="00EA5B44" w:rsidRPr="00EE4C54" w:rsidRDefault="00EA5B44" w:rsidP="00A626DC">
            <w:pPr>
              <w:jc w:val="center"/>
              <w:rPr>
                <w:position w:val="5"/>
                <w:sz w:val="16"/>
                <w:szCs w:val="16"/>
              </w:rPr>
            </w:pPr>
            <w:r w:rsidRPr="00EE4C54">
              <w:rPr>
                <w:position w:val="5"/>
                <w:sz w:val="16"/>
                <w:szCs w:val="16"/>
              </w:rPr>
              <w:t>podpis uprawnionego(-ych) przedstawiciela(-li) firmy Wykonawcy</w:t>
            </w:r>
          </w:p>
          <w:p w:rsidR="00EA5B44" w:rsidRPr="00EE4C54" w:rsidRDefault="00EA5B44" w:rsidP="00A626DC">
            <w:pPr>
              <w:jc w:val="center"/>
              <w:rPr>
                <w:sz w:val="16"/>
                <w:szCs w:val="16"/>
              </w:rPr>
            </w:pPr>
            <w:r w:rsidRPr="00EE4C54">
              <w:rPr>
                <w:position w:val="5"/>
                <w:sz w:val="16"/>
                <w:szCs w:val="16"/>
              </w:rPr>
              <w:t>(kwalifikowany podpis elektroniczny, podpis zaufany, podpis osobisty)</w:t>
            </w:r>
          </w:p>
          <w:p w:rsidR="00EA5B44" w:rsidRPr="00EE4C54" w:rsidRDefault="00EA5B44" w:rsidP="00A626DC">
            <w:pPr>
              <w:jc w:val="center"/>
              <w:rPr>
                <w:b/>
                <w:bCs/>
              </w:rPr>
            </w:pPr>
          </w:p>
        </w:tc>
      </w:tr>
    </w:tbl>
    <w:p w:rsidR="00EA5B44" w:rsidRPr="00EE4C54" w:rsidRDefault="00EA5B44" w:rsidP="0024116F">
      <w:pPr>
        <w:ind w:left="284" w:hanging="284"/>
      </w:pPr>
    </w:p>
    <w:p w:rsidR="00EA5B44" w:rsidRPr="00EE4C54" w:rsidRDefault="00EA5B44" w:rsidP="0024116F">
      <w:pPr>
        <w:ind w:left="284" w:hanging="284"/>
      </w:pPr>
    </w:p>
    <w:sectPr w:rsidR="00EA5B44" w:rsidRPr="00EE4C54" w:rsidSect="00213093"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B44" w:rsidRDefault="00EA5B44" w:rsidP="00EF48CE">
      <w:pPr>
        <w:spacing w:after="0" w:line="240" w:lineRule="auto"/>
      </w:pPr>
      <w:r>
        <w:separator/>
      </w:r>
    </w:p>
  </w:endnote>
  <w:endnote w:type="continuationSeparator" w:id="0">
    <w:p w:rsidR="00EA5B44" w:rsidRDefault="00EA5B44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B44" w:rsidRDefault="00EA5B44" w:rsidP="00EF48CE">
      <w:pPr>
        <w:spacing w:after="0" w:line="240" w:lineRule="auto"/>
      </w:pPr>
      <w:r>
        <w:separator/>
      </w:r>
    </w:p>
  </w:footnote>
  <w:footnote w:type="continuationSeparator" w:id="0">
    <w:p w:rsidR="00EA5B44" w:rsidRDefault="00EA5B44" w:rsidP="00EF48CE">
      <w:pPr>
        <w:spacing w:after="0" w:line="240" w:lineRule="auto"/>
      </w:pPr>
      <w:r>
        <w:continuationSeparator/>
      </w:r>
    </w:p>
  </w:footnote>
  <w:footnote w:id="1">
    <w:p w:rsidR="00EA5B44" w:rsidRDefault="00EA5B44">
      <w:pPr>
        <w:pStyle w:val="FootnoteText"/>
      </w:pPr>
      <w:r w:rsidRPr="00AA2AD3">
        <w:rPr>
          <w:rStyle w:val="FootnoteReference"/>
          <w:sz w:val="18"/>
          <w:szCs w:val="18"/>
        </w:rPr>
        <w:footnoteRef/>
      </w:r>
      <w:r w:rsidRPr="00AA2AD3">
        <w:rPr>
          <w:sz w:val="18"/>
          <w:szCs w:val="18"/>
        </w:rPr>
        <w:t xml:space="preserve"> należy dostosować do ilości Wykonawców w konsorcjum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939"/>
    <w:rsid w:val="0000006C"/>
    <w:rsid w:val="00013E78"/>
    <w:rsid w:val="00017FB0"/>
    <w:rsid w:val="00020921"/>
    <w:rsid w:val="000549F2"/>
    <w:rsid w:val="000630A5"/>
    <w:rsid w:val="00071315"/>
    <w:rsid w:val="000A4AA9"/>
    <w:rsid w:val="000E42B1"/>
    <w:rsid w:val="00152A87"/>
    <w:rsid w:val="00167E70"/>
    <w:rsid w:val="001C6AA8"/>
    <w:rsid w:val="001D0F6F"/>
    <w:rsid w:val="001D5621"/>
    <w:rsid w:val="001E7886"/>
    <w:rsid w:val="00200BA6"/>
    <w:rsid w:val="00213093"/>
    <w:rsid w:val="0024116F"/>
    <w:rsid w:val="002442C0"/>
    <w:rsid w:val="00254814"/>
    <w:rsid w:val="002833E1"/>
    <w:rsid w:val="002C1DB4"/>
    <w:rsid w:val="002F6D47"/>
    <w:rsid w:val="00323543"/>
    <w:rsid w:val="00324B9A"/>
    <w:rsid w:val="00357297"/>
    <w:rsid w:val="00393791"/>
    <w:rsid w:val="00396156"/>
    <w:rsid w:val="003968F7"/>
    <w:rsid w:val="003C6033"/>
    <w:rsid w:val="003D7310"/>
    <w:rsid w:val="003F24F0"/>
    <w:rsid w:val="0040727F"/>
    <w:rsid w:val="00424FF0"/>
    <w:rsid w:val="004455BC"/>
    <w:rsid w:val="004576A4"/>
    <w:rsid w:val="00462927"/>
    <w:rsid w:val="00467E2B"/>
    <w:rsid w:val="00481991"/>
    <w:rsid w:val="004930C8"/>
    <w:rsid w:val="004A63BC"/>
    <w:rsid w:val="004B0046"/>
    <w:rsid w:val="004D53D7"/>
    <w:rsid w:val="004E5D3D"/>
    <w:rsid w:val="005176E6"/>
    <w:rsid w:val="005204A4"/>
    <w:rsid w:val="00576F23"/>
    <w:rsid w:val="0058781F"/>
    <w:rsid w:val="005C078D"/>
    <w:rsid w:val="005C202C"/>
    <w:rsid w:val="005C26ED"/>
    <w:rsid w:val="005C6B41"/>
    <w:rsid w:val="005C745E"/>
    <w:rsid w:val="005D0B89"/>
    <w:rsid w:val="005F4246"/>
    <w:rsid w:val="00613482"/>
    <w:rsid w:val="00620D8E"/>
    <w:rsid w:val="006665CD"/>
    <w:rsid w:val="006A1A48"/>
    <w:rsid w:val="006A30C3"/>
    <w:rsid w:val="00712ACB"/>
    <w:rsid w:val="00724267"/>
    <w:rsid w:val="00730C1A"/>
    <w:rsid w:val="00766841"/>
    <w:rsid w:val="00771373"/>
    <w:rsid w:val="00792712"/>
    <w:rsid w:val="007B3834"/>
    <w:rsid w:val="007D0AA4"/>
    <w:rsid w:val="007D79F3"/>
    <w:rsid w:val="007E7118"/>
    <w:rsid w:val="007F744E"/>
    <w:rsid w:val="00802F61"/>
    <w:rsid w:val="00813938"/>
    <w:rsid w:val="00814CB9"/>
    <w:rsid w:val="008155E6"/>
    <w:rsid w:val="00834A06"/>
    <w:rsid w:val="00864466"/>
    <w:rsid w:val="00877245"/>
    <w:rsid w:val="00877C2B"/>
    <w:rsid w:val="008937E8"/>
    <w:rsid w:val="008A5F37"/>
    <w:rsid w:val="008B30C3"/>
    <w:rsid w:val="008D51B9"/>
    <w:rsid w:val="008F4765"/>
    <w:rsid w:val="00913CF2"/>
    <w:rsid w:val="00923F02"/>
    <w:rsid w:val="0094298E"/>
    <w:rsid w:val="0095398F"/>
    <w:rsid w:val="0098029E"/>
    <w:rsid w:val="009A6534"/>
    <w:rsid w:val="009C02AA"/>
    <w:rsid w:val="009C6ECE"/>
    <w:rsid w:val="009D0456"/>
    <w:rsid w:val="009D36B2"/>
    <w:rsid w:val="009F3939"/>
    <w:rsid w:val="00A41AFF"/>
    <w:rsid w:val="00A42E2D"/>
    <w:rsid w:val="00A626DC"/>
    <w:rsid w:val="00A66BBF"/>
    <w:rsid w:val="00A96146"/>
    <w:rsid w:val="00AA06FA"/>
    <w:rsid w:val="00AA2AD3"/>
    <w:rsid w:val="00AA39E8"/>
    <w:rsid w:val="00AA42D2"/>
    <w:rsid w:val="00AB5BA2"/>
    <w:rsid w:val="00AC52CF"/>
    <w:rsid w:val="00AD4964"/>
    <w:rsid w:val="00AE3588"/>
    <w:rsid w:val="00B01214"/>
    <w:rsid w:val="00B01932"/>
    <w:rsid w:val="00B04F85"/>
    <w:rsid w:val="00B70784"/>
    <w:rsid w:val="00B81226"/>
    <w:rsid w:val="00B863CA"/>
    <w:rsid w:val="00B955A5"/>
    <w:rsid w:val="00BE6DEF"/>
    <w:rsid w:val="00BF35FF"/>
    <w:rsid w:val="00C1638A"/>
    <w:rsid w:val="00C538BD"/>
    <w:rsid w:val="00C87D55"/>
    <w:rsid w:val="00CA31BB"/>
    <w:rsid w:val="00CB1A5F"/>
    <w:rsid w:val="00CD404D"/>
    <w:rsid w:val="00D463F9"/>
    <w:rsid w:val="00D4748D"/>
    <w:rsid w:val="00D70869"/>
    <w:rsid w:val="00D83251"/>
    <w:rsid w:val="00D87D12"/>
    <w:rsid w:val="00DA358D"/>
    <w:rsid w:val="00DE619D"/>
    <w:rsid w:val="00DF1122"/>
    <w:rsid w:val="00DF2F29"/>
    <w:rsid w:val="00DF436A"/>
    <w:rsid w:val="00E03048"/>
    <w:rsid w:val="00E0776C"/>
    <w:rsid w:val="00E105E5"/>
    <w:rsid w:val="00E85CFB"/>
    <w:rsid w:val="00E90E2C"/>
    <w:rsid w:val="00E95E0D"/>
    <w:rsid w:val="00EA1AC9"/>
    <w:rsid w:val="00EA5B44"/>
    <w:rsid w:val="00EC29B3"/>
    <w:rsid w:val="00EE4C54"/>
    <w:rsid w:val="00EF48CE"/>
    <w:rsid w:val="00F0419F"/>
    <w:rsid w:val="00F07803"/>
    <w:rsid w:val="00F1409F"/>
    <w:rsid w:val="00F47F52"/>
    <w:rsid w:val="00F51B65"/>
    <w:rsid w:val="00F54998"/>
    <w:rsid w:val="00F96B90"/>
    <w:rsid w:val="00FA3E5C"/>
    <w:rsid w:val="00FB5182"/>
    <w:rsid w:val="00FE1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F2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52C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AC52C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48CE"/>
  </w:style>
  <w:style w:type="paragraph" w:styleId="Footer">
    <w:name w:val="footer"/>
    <w:basedOn w:val="Normal"/>
    <w:link w:val="FooterChar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F48CE"/>
  </w:style>
  <w:style w:type="table" w:customStyle="1" w:styleId="Tabela-Siatka4">
    <w:name w:val="Tabela - Siatka4"/>
    <w:uiPriority w:val="99"/>
    <w:rsid w:val="00EF48C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802F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802F6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02F6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2F61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C202C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WW-Tekstpodstawowywcity3">
    <w:name w:val="WW-Tekst podstawowy wci?ty 3"/>
    <w:basedOn w:val="Normal"/>
    <w:uiPriority w:val="99"/>
    <w:rsid w:val="0024116F"/>
    <w:pPr>
      <w:widowControl w:val="0"/>
      <w:suppressAutoHyphens/>
      <w:autoSpaceDE w:val="0"/>
      <w:spacing w:after="120" w:line="240" w:lineRule="auto"/>
      <w:ind w:left="283" w:firstLine="1"/>
    </w:pPr>
    <w:rPr>
      <w:rFonts w:ascii="Times New Roman" w:eastAsia="Times New Roman" w:hAnsi="Times New Roman" w:cs="Times New Roman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44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109</Words>
  <Characters>659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25</cp:revision>
  <cp:lastPrinted>2018-06-11T07:59:00Z</cp:lastPrinted>
  <dcterms:created xsi:type="dcterms:W3CDTF">2021-03-04T09:10:00Z</dcterms:created>
  <dcterms:modified xsi:type="dcterms:W3CDTF">2026-04-19T18:52:00Z</dcterms:modified>
</cp:coreProperties>
</file>